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3A88A2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STONE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4D988DDC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7170C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C174E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John Stone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Westwick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Hertfordshire(q.v.), made him a joint executor of</w:t>
      </w:r>
    </w:p>
    <w:p w14:paraId="5E66CD32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his Will.</w:t>
      </w:r>
    </w:p>
    <w:p w14:paraId="28DAEA68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715F5931" w14:textId="77777777" w:rsidR="005407D8" w:rsidRDefault="005407D8" w:rsidP="005407D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71ED9C97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9D4D5C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D89AF" w14:textId="77777777" w:rsidR="005407D8" w:rsidRDefault="005407D8" w:rsidP="005407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2021</w:t>
      </w:r>
    </w:p>
    <w:p w14:paraId="2B3609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102B1" w14:textId="77777777" w:rsidR="005407D8" w:rsidRDefault="005407D8" w:rsidP="009139A6">
      <w:r>
        <w:separator/>
      </w:r>
    </w:p>
  </w:endnote>
  <w:endnote w:type="continuationSeparator" w:id="0">
    <w:p w14:paraId="7B04F377" w14:textId="77777777" w:rsidR="005407D8" w:rsidRDefault="005407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392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B4C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64B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A2FC9" w14:textId="77777777" w:rsidR="005407D8" w:rsidRDefault="005407D8" w:rsidP="009139A6">
      <w:r>
        <w:separator/>
      </w:r>
    </w:p>
  </w:footnote>
  <w:footnote w:type="continuationSeparator" w:id="0">
    <w:p w14:paraId="5ED8ACA8" w14:textId="77777777" w:rsidR="005407D8" w:rsidRDefault="005407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BF1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5AF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CCB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7D8"/>
    <w:rsid w:val="000666E0"/>
    <w:rsid w:val="002510B7"/>
    <w:rsid w:val="005407D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7D2B1"/>
  <w15:chartTrackingRefBased/>
  <w15:docId w15:val="{261A8D7C-3DB3-4B34-A41E-91BDDBB4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2021-03-24T19:39:00Z</dcterms:created>
  <dcterms:modified xsi:type="dcterms:W3CDTF">2021-03-24T19:39:00Z</dcterms:modified>
</cp:coreProperties>
</file>